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5A914EE8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4C0791">
        <w:rPr>
          <w:rFonts w:ascii="Arial" w:hAnsi="Arial" w:cs="Arial"/>
          <w:b/>
          <w:sz w:val="24"/>
        </w:rPr>
        <w:t>0</w:t>
      </w:r>
      <w:r w:rsidR="0072406C">
        <w:rPr>
          <w:rFonts w:ascii="Arial" w:hAnsi="Arial" w:cs="Arial"/>
          <w:b/>
          <w:sz w:val="24"/>
        </w:rPr>
        <w:t>309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7AB5A2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1E1552">
        <w:rPr>
          <w:rFonts w:ascii="Arial" w:hAnsi="Arial" w:cs="Arial"/>
          <w:b/>
        </w:rPr>
        <w:t>Coverpage</w:t>
      </w:r>
      <w:proofErr w:type="spellEnd"/>
      <w:r w:rsidR="001E1552">
        <w:rPr>
          <w:rFonts w:ascii="Arial" w:hAnsi="Arial" w:cs="Arial"/>
          <w:b/>
        </w:rPr>
        <w:t xml:space="preserve"> for </w:t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240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Snow 5G based 256-bit Algorithm Spe</w:t>
      </w:r>
      <w:r w:rsidR="008C3F04">
        <w:rPr>
          <w:rFonts w:ascii="Arial" w:hAnsi="Arial" w:cs="Arial"/>
          <w:b/>
        </w:rPr>
        <w:t>ci</w:t>
      </w:r>
      <w:r w:rsidR="00FB67AF">
        <w:rPr>
          <w:rFonts w:ascii="Arial" w:hAnsi="Arial" w:cs="Arial"/>
          <w:b/>
        </w:rPr>
        <w:t>fication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E67FB0E" w14:textId="177CD708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FB67AF">
        <w:rPr>
          <w:b/>
          <w:i/>
        </w:rPr>
        <w:t>Snow 5G based 256-bit Algorithm Specification.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50288D7F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3019DF">
        <w:t>Snow 5G based 256-bit Algorithm Specification</w:t>
      </w:r>
      <w:r w:rsidRPr="0092506D">
        <w:rPr>
          <w:lang w:eastAsia="zh-CN"/>
        </w:rPr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240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6DCC4" w14:textId="77777777" w:rsidR="00F05843" w:rsidRDefault="00F05843">
      <w:r>
        <w:separator/>
      </w:r>
    </w:p>
  </w:endnote>
  <w:endnote w:type="continuationSeparator" w:id="0">
    <w:p w14:paraId="709E4813" w14:textId="77777777" w:rsidR="00F05843" w:rsidRDefault="00F05843">
      <w:r>
        <w:continuationSeparator/>
      </w:r>
    </w:p>
  </w:endnote>
  <w:endnote w:type="continuationNotice" w:id="1">
    <w:p w14:paraId="48FE7FFD" w14:textId="77777777" w:rsidR="00F05843" w:rsidRDefault="00F058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C8444" w14:textId="77777777" w:rsidR="00F05843" w:rsidRDefault="00F05843">
      <w:r>
        <w:separator/>
      </w:r>
    </w:p>
  </w:footnote>
  <w:footnote w:type="continuationSeparator" w:id="0">
    <w:p w14:paraId="01EDC09B" w14:textId="77777777" w:rsidR="00F05843" w:rsidRDefault="00F05843">
      <w:r>
        <w:continuationSeparator/>
      </w:r>
    </w:p>
  </w:footnote>
  <w:footnote w:type="continuationNotice" w:id="1">
    <w:p w14:paraId="16984C48" w14:textId="77777777" w:rsidR="00F05843" w:rsidRDefault="00F058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E3755"/>
    <w:rsid w:val="000E3F5D"/>
    <w:rsid w:val="000F6A93"/>
    <w:rsid w:val="00102542"/>
    <w:rsid w:val="00113404"/>
    <w:rsid w:val="00126DB4"/>
    <w:rsid w:val="00127423"/>
    <w:rsid w:val="001667C3"/>
    <w:rsid w:val="001C3EC8"/>
    <w:rsid w:val="001D2BD4"/>
    <w:rsid w:val="001E1552"/>
    <w:rsid w:val="00201D8C"/>
    <w:rsid w:val="0020395B"/>
    <w:rsid w:val="00244C9A"/>
    <w:rsid w:val="00276A5B"/>
    <w:rsid w:val="00286F88"/>
    <w:rsid w:val="002A6B97"/>
    <w:rsid w:val="002C7AF5"/>
    <w:rsid w:val="003019DF"/>
    <w:rsid w:val="00305D37"/>
    <w:rsid w:val="00367FA5"/>
    <w:rsid w:val="00371032"/>
    <w:rsid w:val="003C5A97"/>
    <w:rsid w:val="003F52B2"/>
    <w:rsid w:val="004005EF"/>
    <w:rsid w:val="004637BA"/>
    <w:rsid w:val="004A5F6F"/>
    <w:rsid w:val="004B5632"/>
    <w:rsid w:val="004C0791"/>
    <w:rsid w:val="004D55C2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21CB"/>
    <w:rsid w:val="00652248"/>
    <w:rsid w:val="00657B80"/>
    <w:rsid w:val="00662294"/>
    <w:rsid w:val="006A70AC"/>
    <w:rsid w:val="006D340A"/>
    <w:rsid w:val="006E7886"/>
    <w:rsid w:val="006F298B"/>
    <w:rsid w:val="00715C08"/>
    <w:rsid w:val="0072406C"/>
    <w:rsid w:val="007779FC"/>
    <w:rsid w:val="00782E95"/>
    <w:rsid w:val="007B09D5"/>
    <w:rsid w:val="007C27B0"/>
    <w:rsid w:val="007D763F"/>
    <w:rsid w:val="007E40D2"/>
    <w:rsid w:val="007F300B"/>
    <w:rsid w:val="00877AD3"/>
    <w:rsid w:val="008C3F04"/>
    <w:rsid w:val="00926ABD"/>
    <w:rsid w:val="00936CCB"/>
    <w:rsid w:val="00966D47"/>
    <w:rsid w:val="009C0DED"/>
    <w:rsid w:val="00A26698"/>
    <w:rsid w:val="00A37D7F"/>
    <w:rsid w:val="00A84A94"/>
    <w:rsid w:val="00AB305C"/>
    <w:rsid w:val="00AC195E"/>
    <w:rsid w:val="00AF1E23"/>
    <w:rsid w:val="00B01AFF"/>
    <w:rsid w:val="00B04D99"/>
    <w:rsid w:val="00B27E39"/>
    <w:rsid w:val="00B55687"/>
    <w:rsid w:val="00B653C2"/>
    <w:rsid w:val="00B90C4D"/>
    <w:rsid w:val="00C022E3"/>
    <w:rsid w:val="00C1339E"/>
    <w:rsid w:val="00C4712D"/>
    <w:rsid w:val="00C94F55"/>
    <w:rsid w:val="00CA7711"/>
    <w:rsid w:val="00CA7D62"/>
    <w:rsid w:val="00CF2394"/>
    <w:rsid w:val="00D11216"/>
    <w:rsid w:val="00D60B89"/>
    <w:rsid w:val="00D62265"/>
    <w:rsid w:val="00D826A2"/>
    <w:rsid w:val="00D84EA9"/>
    <w:rsid w:val="00D8512E"/>
    <w:rsid w:val="00DA1E58"/>
    <w:rsid w:val="00DA4B91"/>
    <w:rsid w:val="00DA7C98"/>
    <w:rsid w:val="00DB6D36"/>
    <w:rsid w:val="00DE4EF2"/>
    <w:rsid w:val="00DF2C0E"/>
    <w:rsid w:val="00E06FFB"/>
    <w:rsid w:val="00E30155"/>
    <w:rsid w:val="00ED4954"/>
    <w:rsid w:val="00EE0943"/>
    <w:rsid w:val="00EF299B"/>
    <w:rsid w:val="00F05843"/>
    <w:rsid w:val="00F82507"/>
    <w:rsid w:val="00F82C5B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2024-02-14T08:05:00Z</dcterms:created>
  <dcterms:modified xsi:type="dcterms:W3CDTF">2024-02-14T08:05:00Z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